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5"/>
        <w:gridCol w:w="1375"/>
        <w:gridCol w:w="425"/>
        <w:gridCol w:w="709"/>
        <w:gridCol w:w="1113"/>
        <w:gridCol w:w="1155"/>
        <w:gridCol w:w="263"/>
        <w:gridCol w:w="982"/>
        <w:gridCol w:w="1115"/>
        <w:gridCol w:w="1799"/>
      </w:tblGrid>
      <w:tr w:rsidR="00D569F8" w:rsidRPr="00A94106" w:rsidTr="009D4112">
        <w:trPr>
          <w:trHeight w:val="1545"/>
        </w:trPr>
        <w:tc>
          <w:tcPr>
            <w:tcW w:w="1105" w:type="dxa"/>
            <w:tcBorders>
              <w:top w:val="single" w:sz="6" w:space="0" w:color="auto"/>
              <w:left w:val="single" w:sz="6" w:space="0" w:color="auto"/>
            </w:tcBorders>
          </w:tcPr>
          <w:p w:rsidR="00D569F8" w:rsidRPr="00A94106" w:rsidRDefault="00D93079" w:rsidP="00B85BAD">
            <w:pPr>
              <w:ind w:hanging="142"/>
              <w:jc w:val="center"/>
              <w:rPr>
                <w:rFonts w:ascii="Myriad Pro" w:hAnsi="Myriad Pro"/>
                <w:sz w:val="18"/>
              </w:rPr>
            </w:pPr>
            <w:bookmarkStart w:id="0" w:name="_GoBack"/>
            <w:bookmarkEnd w:id="0"/>
            <w:r w:rsidRPr="00224CC1">
              <w:rPr>
                <w:rFonts w:ascii="Myriad Pro" w:hAnsi="Myriad Pro"/>
                <w:noProof/>
              </w:rPr>
              <w:drawing>
                <wp:inline distT="0" distB="0" distL="0" distR="0" wp14:anchorId="600043DA" wp14:editId="0537FA29">
                  <wp:extent cx="549155" cy="905774"/>
                  <wp:effectExtent l="0" t="0" r="3810" b="889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673" t="21175" r="37404" b="39412"/>
                          <a:stretch/>
                        </pic:blipFill>
                        <pic:spPr bwMode="auto">
                          <a:xfrm>
                            <a:off x="0" y="0"/>
                            <a:ext cx="552296" cy="9109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9" w:type="dxa"/>
            <w:gridSpan w:val="3"/>
            <w:tcBorders>
              <w:top w:val="single" w:sz="6" w:space="0" w:color="auto"/>
            </w:tcBorders>
            <w:vAlign w:val="center"/>
          </w:tcPr>
          <w:p w:rsidR="00D569F8" w:rsidRDefault="009D4112" w:rsidP="00D93079">
            <w:pPr>
              <w:jc w:val="center"/>
              <w:rPr>
                <w:rFonts w:asciiTheme="majorHAnsi" w:hAnsiTheme="majorHAnsi"/>
                <w:b/>
                <w:spacing w:val="-10"/>
                <w:sz w:val="22"/>
                <w:szCs w:val="24"/>
              </w:rPr>
            </w:pPr>
            <w:r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FORSVARS</w:t>
            </w:r>
            <w:r w:rsidR="006B394C" w:rsidRPr="009D4112">
              <w:rPr>
                <w:rFonts w:asciiTheme="majorHAnsi" w:hAnsiTheme="majorHAnsi"/>
                <w:b/>
                <w:spacing w:val="-10"/>
                <w:sz w:val="22"/>
                <w:szCs w:val="24"/>
              </w:rPr>
              <w:t>MATERIELL</w:t>
            </w:r>
          </w:p>
          <w:p w:rsidR="009D4112" w:rsidRPr="009D4112" w:rsidRDefault="009D4112" w:rsidP="00D93079">
            <w:pPr>
              <w:jc w:val="center"/>
              <w:rPr>
                <w:rFonts w:ascii="FORSVARET-Bold" w:hAnsi="FORSVARET-Bold"/>
                <w:b/>
                <w:sz w:val="18"/>
              </w:rPr>
            </w:pPr>
          </w:p>
        </w:tc>
        <w:tc>
          <w:tcPr>
            <w:tcW w:w="4628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569F8" w:rsidRDefault="00D569F8" w:rsidP="00835EB0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6B394C">
              <w:rPr>
                <w:rFonts w:asciiTheme="majorHAnsi" w:hAnsiTheme="majorHAnsi"/>
                <w:b/>
                <w:sz w:val="28"/>
              </w:rPr>
              <w:t>ENDRINGSAVTALE</w:t>
            </w:r>
          </w:p>
          <w:p w:rsidR="009D4112" w:rsidRPr="006B394C" w:rsidRDefault="009D4112" w:rsidP="00835EB0">
            <w:pPr>
              <w:jc w:val="center"/>
              <w:rPr>
                <w:rFonts w:asciiTheme="majorHAnsi" w:hAnsiTheme="majorHAnsi"/>
                <w:sz w:val="18"/>
              </w:rPr>
            </w:pPr>
          </w:p>
        </w:tc>
        <w:tc>
          <w:tcPr>
            <w:tcW w:w="1799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Løpende 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endringsnr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:</w:t>
            </w:r>
          </w:p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  <w:p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1" w:name="Tekst1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1"/>
          </w:p>
          <w:p w:rsidR="00D569F8" w:rsidRPr="00A94106" w:rsidRDefault="00D569F8" w:rsidP="00B85BAD">
            <w:pPr>
              <w:jc w:val="center"/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D569F8" w:rsidRPr="00A94106" w:rsidRDefault="00D569F8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:rsidTr="005C2347">
        <w:trPr>
          <w:trHeight w:val="635"/>
        </w:trPr>
        <w:tc>
          <w:tcPr>
            <w:tcW w:w="290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Kontrakts-/</w:t>
            </w:r>
            <w:proofErr w:type="spellStart"/>
            <w:r w:rsidRPr="00A94106">
              <w:rPr>
                <w:rFonts w:ascii="Myriad Pro" w:hAnsi="Myriad Pro"/>
                <w:sz w:val="18"/>
              </w:rPr>
              <w:t>Bestillingsnr</w:t>
            </w:r>
            <w:proofErr w:type="spellEnd"/>
            <w:r w:rsidRPr="00A94106">
              <w:rPr>
                <w:rFonts w:ascii="Myriad Pro" w:hAnsi="Myriad Pro"/>
                <w:sz w:val="18"/>
              </w:rPr>
              <w:t>.: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6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8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6458" w:rsidRPr="00A94106" w:rsidRDefault="00F36458" w:rsidP="00F36458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Eksemplar nummer</w:t>
            </w:r>
          </w:p>
          <w:p w:rsidR="005D3C06" w:rsidRPr="00A94106" w:rsidRDefault="00F36458" w:rsidP="00F36458">
            <w:pPr>
              <w:tabs>
                <w:tab w:val="left" w:pos="334"/>
              </w:tabs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1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Gyldig fra dato: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2"/>
                  <w:enabled/>
                  <w:calcOnExit w:val="0"/>
                  <w:textInput>
                    <w:maxLength w:val="12"/>
                  </w:textInput>
                </w:ffData>
              </w:fldChar>
            </w:r>
            <w:bookmarkStart w:id="2" w:name="Tekst2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2"/>
          </w:p>
        </w:tc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F36458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Sider </w:t>
            </w:r>
            <w:r w:rsidR="005D3C06" w:rsidRPr="00A94106">
              <w:rPr>
                <w:rFonts w:ascii="Myriad Pro" w:hAnsi="Myriad Pro"/>
                <w:sz w:val="18"/>
              </w:rPr>
              <w:t>i alt: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bookmarkStart w:id="3" w:name="Tekst3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3"/>
          </w:p>
        </w:tc>
        <w:tc>
          <w:tcPr>
            <w:tcW w:w="1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Antall vedlegg: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3"/>
                  <w:enabled/>
                  <w:calcOnExit w:val="0"/>
                  <w:textInput>
                    <w:type w:val="number"/>
                    <w:maxLength w:val="3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>
        <w:trPr>
          <w:trHeight w:val="1330"/>
        </w:trPr>
        <w:tc>
          <w:tcPr>
            <w:tcW w:w="47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Leverandør: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4" w:name="Tekst4"/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  <w:bookmarkEnd w:id="4"/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835EB0" w:rsidP="00B85BAD">
            <w:pPr>
              <w:rPr>
                <w:rFonts w:ascii="Myriad Pro" w:hAnsi="Myriad Pro"/>
                <w:sz w:val="18"/>
              </w:rPr>
            </w:pPr>
            <w:r>
              <w:rPr>
                <w:rFonts w:ascii="Myriad Pro" w:hAnsi="Myriad Pro"/>
                <w:sz w:val="18"/>
              </w:rPr>
              <w:t xml:space="preserve">Anskaffelsesmyndighet for </w:t>
            </w:r>
            <w:r w:rsidR="00D93079">
              <w:rPr>
                <w:rFonts w:ascii="Myriad Pro" w:hAnsi="Myriad Pro"/>
                <w:sz w:val="18"/>
              </w:rPr>
              <w:t>Forsvarsmateriell</w:t>
            </w:r>
            <w:r w:rsidR="005D3C06" w:rsidRPr="00A94106">
              <w:rPr>
                <w:rFonts w:ascii="Myriad Pro" w:hAnsi="Myriad Pro"/>
                <w:sz w:val="18"/>
              </w:rPr>
              <w:t>: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 w:rsidTr="005C2347">
        <w:trPr>
          <w:trHeight w:val="466"/>
        </w:trPr>
        <w:tc>
          <w:tcPr>
            <w:tcW w:w="11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8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3622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t xml:space="preserve">          </w:t>
            </w:r>
          </w:p>
        </w:tc>
        <w:tc>
          <w:tcPr>
            <w:tcW w:w="11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Dato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4159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Underskrift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           </w:t>
            </w:r>
          </w:p>
        </w:tc>
      </w:tr>
      <w:tr w:rsidR="005D3C06" w:rsidRPr="00A94106">
        <w:trPr>
          <w:trHeight w:val="674"/>
        </w:trPr>
        <w:tc>
          <w:tcPr>
            <w:tcW w:w="4727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 xml:space="preserve">Navn – stilling 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gramStart"/>
            <w:r w:rsidRPr="00A94106">
              <w:rPr>
                <w:rFonts w:ascii="Myriad Pro" w:hAnsi="Myriad Pro"/>
                <w:sz w:val="18"/>
              </w:rPr>
              <w:t>Navn  -</w:t>
            </w:r>
            <w:proofErr w:type="gramEnd"/>
            <w:r w:rsidRPr="00A94106">
              <w:rPr>
                <w:rFonts w:ascii="Myriad Pro" w:hAnsi="Myriad Pro"/>
                <w:sz w:val="18"/>
              </w:rPr>
              <w:t xml:space="preserve"> stilling/grad</w:t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>
        <w:trPr>
          <w:trHeight w:val="268"/>
        </w:trPr>
        <w:tc>
          <w:tcPr>
            <w:tcW w:w="4727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Økonomisk maksimal forpliktelse for Forsvaret</w:t>
            </w:r>
          </w:p>
        </w:tc>
        <w:tc>
          <w:tcPr>
            <w:tcW w:w="5314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Endring av leveringstidspunkt som følge av denne endringsavtale:</w:t>
            </w:r>
          </w:p>
        </w:tc>
      </w:tr>
      <w:tr w:rsidR="005D3C06" w:rsidRPr="00A94106">
        <w:trPr>
          <w:trHeight w:val="601"/>
        </w:trPr>
        <w:tc>
          <w:tcPr>
            <w:tcW w:w="248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247" w:type="dxa"/>
            <w:gridSpan w:val="3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400" w:type="dxa"/>
            <w:gridSpan w:val="3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før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  <w:tc>
          <w:tcPr>
            <w:tcW w:w="2914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6"/>
              </w:rPr>
            </w:pPr>
            <w:r w:rsidRPr="00A94106">
              <w:rPr>
                <w:rFonts w:ascii="Myriad Pro" w:hAnsi="Myriad Pro"/>
                <w:sz w:val="16"/>
              </w:rPr>
              <w:t>etter denne endringen:</w:t>
            </w:r>
          </w:p>
          <w:p w:rsidR="005D3C06" w:rsidRPr="00A94106" w:rsidRDefault="005D3C06" w:rsidP="00B85BAD">
            <w:pPr>
              <w:jc w:val="center"/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</w:tc>
      </w:tr>
      <w:tr w:rsidR="005D3C06" w:rsidRPr="00A94106">
        <w:trPr>
          <w:trHeight w:val="6759"/>
        </w:trPr>
        <w:tc>
          <w:tcPr>
            <w:tcW w:w="10041" w:type="dxa"/>
            <w:gridSpan w:val="10"/>
            <w:tcBorders>
              <w:left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proofErr w:type="spellStart"/>
            <w:r w:rsidRPr="00A94106">
              <w:rPr>
                <w:rFonts w:ascii="Myriad Pro" w:hAnsi="Myriad Pro"/>
                <w:sz w:val="18"/>
              </w:rPr>
              <w:t>Kontraktpartene</w:t>
            </w:r>
            <w:proofErr w:type="spellEnd"/>
            <w:r w:rsidRPr="00A94106">
              <w:rPr>
                <w:rFonts w:ascii="Myriad Pro" w:hAnsi="Myriad Pro"/>
                <w:sz w:val="18"/>
              </w:rPr>
              <w:t xml:space="preserve"> er enige om at ovenfor angitt kontrakt/bestilling endres </w:t>
            </w:r>
            <w:r w:rsidR="00F36458" w:rsidRPr="00A94106">
              <w:rPr>
                <w:rFonts w:ascii="Myriad Pro" w:hAnsi="Myriad Pro"/>
                <w:sz w:val="18"/>
              </w:rPr>
              <w:t>som følger</w:t>
            </w:r>
            <w:r w:rsidRPr="00A94106">
              <w:rPr>
                <w:rFonts w:ascii="Myriad Pro" w:hAnsi="Myriad Pro"/>
                <w:sz w:val="18"/>
              </w:rPr>
              <w:t>:</w:t>
            </w:r>
          </w:p>
          <w:p w:rsidR="005D3C06" w:rsidRPr="00A94106" w:rsidRDefault="005D3C06" w:rsidP="006B394C">
            <w:pPr>
              <w:tabs>
                <w:tab w:val="left" w:pos="6261"/>
              </w:tabs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  <w:r w:rsidRPr="00A94106">
              <w:rPr>
                <w:rFonts w:ascii="Myriad Pro" w:hAnsi="Myriad Pro"/>
                <w:b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94106">
              <w:rPr>
                <w:rFonts w:ascii="Myriad Pro" w:hAnsi="Myriad Pro"/>
                <w:b/>
                <w:sz w:val="18"/>
              </w:rPr>
              <w:instrText xml:space="preserve"> FORMTEXT </w:instrText>
            </w:r>
            <w:r w:rsidRPr="00A94106">
              <w:rPr>
                <w:rFonts w:ascii="Myriad Pro" w:hAnsi="Myriad Pro"/>
                <w:b/>
                <w:sz w:val="18"/>
              </w:rPr>
            </w:r>
            <w:r w:rsidRPr="00A94106">
              <w:rPr>
                <w:rFonts w:ascii="Myriad Pro" w:hAnsi="Myriad Pro"/>
                <w:b/>
                <w:sz w:val="18"/>
              </w:rPr>
              <w:fldChar w:fldCharType="separate"/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noProof/>
                <w:sz w:val="18"/>
              </w:rPr>
              <w:t> </w:t>
            </w:r>
            <w:r w:rsidRPr="00A94106">
              <w:rPr>
                <w:rFonts w:ascii="Myriad Pro" w:hAnsi="Myriad Pro"/>
                <w:b/>
                <w:sz w:val="18"/>
              </w:rPr>
              <w:fldChar w:fldCharType="end"/>
            </w: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:rsidR="005D3C06" w:rsidRPr="00A94106" w:rsidRDefault="005D3C06" w:rsidP="00B85BAD">
            <w:pPr>
              <w:rPr>
                <w:rFonts w:ascii="Myriad Pro" w:hAnsi="Myriad Pro"/>
                <w:b/>
                <w:sz w:val="18"/>
              </w:rPr>
            </w:pP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</w:tc>
      </w:tr>
      <w:tr w:rsidR="005D3C06" w:rsidRPr="00A94106" w:rsidTr="00127C3F">
        <w:trPr>
          <w:trHeight w:val="511"/>
        </w:trPr>
        <w:tc>
          <w:tcPr>
            <w:tcW w:w="10041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</w:p>
          <w:p w:rsidR="005D3C06" w:rsidRPr="00A94106" w:rsidRDefault="005D3C06" w:rsidP="00B85BAD">
            <w:pPr>
              <w:rPr>
                <w:rFonts w:ascii="Myriad Pro" w:hAnsi="Myriad Pro"/>
                <w:sz w:val="18"/>
              </w:rPr>
            </w:pPr>
            <w:r w:rsidRPr="00A94106">
              <w:rPr>
                <w:rFonts w:ascii="Myriad Pro" w:hAnsi="Myriad Pro"/>
                <w:sz w:val="18"/>
              </w:rPr>
              <w:t>Med unntak av de endringer som er avtalt i denne endringsavtale, beholder alle vilkår og bestemmelser i kontrakten/bestillingen - innbefattet tidligere endringer - sin fulle gyldighet.</w:t>
            </w:r>
          </w:p>
          <w:p w:rsidR="005D3C06" w:rsidRPr="00A94106" w:rsidRDefault="005D3C06" w:rsidP="00B85BAD">
            <w:pPr>
              <w:spacing w:after="20"/>
              <w:rPr>
                <w:rFonts w:ascii="Myriad Pro" w:hAnsi="Myriad Pro"/>
                <w:sz w:val="18"/>
              </w:rPr>
            </w:pPr>
          </w:p>
        </w:tc>
      </w:tr>
    </w:tbl>
    <w:p w:rsidR="00B85BAD" w:rsidRPr="00A94106" w:rsidRDefault="00B85BAD">
      <w:pPr>
        <w:rPr>
          <w:rFonts w:ascii="Myriad Pro" w:hAnsi="Myriad Pro"/>
        </w:rPr>
      </w:pPr>
    </w:p>
    <w:sectPr w:rsidR="00B85BAD" w:rsidRPr="00A94106">
      <w:footerReference w:type="default" r:id="rId11"/>
      <w:pgSz w:w="11907" w:h="16840" w:code="9"/>
      <w:pgMar w:top="737" w:right="567" w:bottom="45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054" w:rsidRDefault="008B7054">
      <w:r>
        <w:separator/>
      </w:r>
    </w:p>
  </w:endnote>
  <w:endnote w:type="continuationSeparator" w:id="0">
    <w:p w:rsidR="008B7054" w:rsidRDefault="008B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7054" w:rsidRPr="006B394C" w:rsidRDefault="008B7054">
    <w:pPr>
      <w:rPr>
        <w:rFonts w:ascii="Myriad Pro" w:hAnsi="Myriad Pro"/>
        <w:sz w:val="20"/>
      </w:rPr>
    </w:pPr>
    <w:r w:rsidRPr="006B394C">
      <w:rPr>
        <w:rFonts w:ascii="Myriad Pro" w:hAnsi="Myriad Pro"/>
        <w:sz w:val="20"/>
      </w:rPr>
      <w:t>Januar 2016</w:t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  <w:r w:rsidRPr="006B394C">
      <w:rPr>
        <w:rFonts w:ascii="Myriad Pro" w:hAnsi="Myriad Pro"/>
        <w:sz w:val="16"/>
      </w:rPr>
      <w:tab/>
    </w:r>
  </w:p>
  <w:p w:rsidR="008B7054" w:rsidRPr="006B394C" w:rsidRDefault="008B7054">
    <w:pPr>
      <w:pStyle w:val="Bunnteks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054" w:rsidRDefault="008B7054">
      <w:r>
        <w:separator/>
      </w:r>
    </w:p>
  </w:footnote>
  <w:footnote w:type="continuationSeparator" w:id="0">
    <w:p w:rsidR="008B7054" w:rsidRDefault="008B705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225"/>
    <w:rsid w:val="0005689F"/>
    <w:rsid w:val="00127C3F"/>
    <w:rsid w:val="00221A6D"/>
    <w:rsid w:val="002F5225"/>
    <w:rsid w:val="00316CF5"/>
    <w:rsid w:val="0032660F"/>
    <w:rsid w:val="00345C76"/>
    <w:rsid w:val="00370846"/>
    <w:rsid w:val="003C7C51"/>
    <w:rsid w:val="003F4BE0"/>
    <w:rsid w:val="00484178"/>
    <w:rsid w:val="004B2CAC"/>
    <w:rsid w:val="00517345"/>
    <w:rsid w:val="005C2347"/>
    <w:rsid w:val="005D3C06"/>
    <w:rsid w:val="006B394C"/>
    <w:rsid w:val="00723BCA"/>
    <w:rsid w:val="007703DB"/>
    <w:rsid w:val="00835EB0"/>
    <w:rsid w:val="00857B31"/>
    <w:rsid w:val="008B7054"/>
    <w:rsid w:val="00990CC4"/>
    <w:rsid w:val="009D4112"/>
    <w:rsid w:val="00A16234"/>
    <w:rsid w:val="00A94106"/>
    <w:rsid w:val="00AD1FDF"/>
    <w:rsid w:val="00B06B95"/>
    <w:rsid w:val="00B25C83"/>
    <w:rsid w:val="00B85BAD"/>
    <w:rsid w:val="00BA76FF"/>
    <w:rsid w:val="00BC305D"/>
    <w:rsid w:val="00BC7D00"/>
    <w:rsid w:val="00C03BC0"/>
    <w:rsid w:val="00C744C8"/>
    <w:rsid w:val="00C840AB"/>
    <w:rsid w:val="00D55BA8"/>
    <w:rsid w:val="00D569F8"/>
    <w:rsid w:val="00D93079"/>
    <w:rsid w:val="00EB0022"/>
    <w:rsid w:val="00F36458"/>
    <w:rsid w:val="00FB1DF6"/>
    <w:rsid w:val="00FD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3C06"/>
    <w:rPr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rsid w:val="005D3C06"/>
    <w:rPr>
      <w:rFonts w:ascii="Arial" w:hAnsi="Arial"/>
      <w:b/>
      <w:noProof/>
      <w:sz w:val="22"/>
    </w:rPr>
  </w:style>
  <w:style w:type="character" w:styleId="Sidetall">
    <w:name w:val="page number"/>
    <w:rsid w:val="005D3C06"/>
    <w:rPr>
      <w:rFonts w:ascii="Arial" w:hAnsi="Arial"/>
      <w:sz w:val="20"/>
    </w:rPr>
  </w:style>
  <w:style w:type="paragraph" w:styleId="Topptekst">
    <w:name w:val="header"/>
    <w:basedOn w:val="Normal"/>
    <w:rsid w:val="00990CC4"/>
    <w:pPr>
      <w:tabs>
        <w:tab w:val="center" w:pos="4536"/>
        <w:tab w:val="right" w:pos="9072"/>
      </w:tabs>
    </w:pPr>
  </w:style>
  <w:style w:type="paragraph" w:styleId="Bobletekst">
    <w:name w:val="Balloon Text"/>
    <w:basedOn w:val="Normal"/>
    <w:link w:val="BobletekstTegn"/>
    <w:rsid w:val="00F3645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F364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shoksrod\LOKALE~1\Temp\Midlertidig%20mappe%2011%20for%20Blanketter%20ARF%20norsk%20og%20engelsk.zip\Blankett%205106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f05da152644e81b28fa189f4e7845c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1530cd0e-8610-4599-8976-a9470d5a661b</TermId>
        </TermInfo>
      </Terms>
    </kaf05da152644e81b28fa189f4e7845c>
    <Dokumentkode xmlns="4c0a4739-058c-4a6b-9871-4ea836128b31">FMA-STA-MAL-062</Dokumentkode>
    <IntranetMMSikkerhetNoteField xmlns="dd00ab93-0e18-411d-b15d-2f87675ae7e8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TaxCatchAll xmlns="e5e56184-275f-495f-a56f-8fdf09bcc359">
      <Value>12637</Value>
      <Value>13118</Value>
      <Value>12667</Value>
      <Value>1</Value>
    </TaxCatchAll>
    <Dokumentplassering_x0020_i_x0020_side xmlns="4c0a4739-058c-4a6b-9871-4ea836128b31">Ikke definert</Dokumentplassering_x0020_i_x0020_side>
    <Siste_x0020_versjon xmlns="4c0a4739-058c-4a6b-9871-4ea836128b31">1.00</Siste_x0020_versjon>
    <IconOverlay xmlns="http://schemas.microsoft.com/sharepoint/v4" xsi:nil="true"/>
    <nc30f51ef74a4b938a149e1e324027a1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Merkantil verktøykasse</TermName>
          <TermId xmlns="http://schemas.microsoft.com/office/infopath/2007/PartnerControls">403655f4-92ce-43f9-ac43-3b55c1f2d653</TermId>
        </TermInfo>
      </Terms>
    </nc30f51ef74a4b938a149e1e324027a1>
    <Luftkap_x002d_Dokstyring xmlns="dd00ab93-0e18-411d-b15d-2f87675ae7e8"/>
    <Hjelpekolonne_x0020_for_x0020_editering xmlns="4c0a4739-058c-4a6b-9871-4ea836128b31">false</Hjelpekolonne_x0020_for_x0020_editering>
    <Sist_x0020_oppdatert xmlns="4c0a4739-058c-4a6b-9871-4ea836128b31">2016-03-15T23:00:00+00:00</Sist_x0020_oppdatert>
    <Ikrafttredelse xmlns="4c0a4739-058c-4a6b-9871-4ea836128b31">2015-12-31T23:00:00+00:00</Ikrafttredelse>
    <Gjelder_x0020_for xmlns="4c0a4739-058c-4a6b-9871-4ea836128b31">1</Gjelder_x0020_for>
    <Fastsatt_x0020_av xmlns="4c0a4739-058c-4a6b-9871-4ea836128b31">3</Fastsatt_x0020_av>
    <Utarbeidet_x0020_av xmlns="4c0a4739-058c-4a6b-9871-4ea836128b31" xsi:nil="true"/>
    <i073c3b927504fd59a4ec975b296f7b6 xmlns="4c0a4739-058c-4a6b-9871-4ea836128b31">
      <Terms xmlns="http://schemas.microsoft.com/office/infopath/2007/PartnerControls">
        <TermInfo xmlns="http://schemas.microsoft.com/office/infopath/2007/PartnerControls">
          <TermName xmlns="http://schemas.microsoft.com/office/infopath/2007/PartnerControls">FMA Dokumentbibliotek</TermName>
          <TermId xmlns="http://schemas.microsoft.com/office/infopath/2007/PartnerControls">26ae6d7d-25b9-46fc-b499-982780aac453</TermId>
        </TermInfo>
      </Terms>
    </i073c3b927504fd59a4ec975b296f7b6>
    <Landkap_x002d_Dokstyring xmlns="dd00ab93-0e18-411d-b15d-2f87675ae7e8" xsi:nil="true"/>
    <IKTkap_x002d_Dokstyring xmlns="dd00ab93-0e18-411d-b15d-2f87675ae7e8" xsi:nil="true"/>
    <Felleskap_x002d_Dokstyring xmlns="dd00ab93-0e18-411d-b15d-2f87675ae7e8" xsi:nil="true"/>
    <Markap_x002d_Dokstyring xmlns="dd00ab93-0e18-411d-b15d-2f87675ae7e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FMA Dokument" ma:contentTypeID="0x0101001CC0937C19DC1E409EAC2F830C3BE204009BDC5CEC43F4AE409177D646D524190C" ma:contentTypeVersion="16" ma:contentTypeDescription="" ma:contentTypeScope="" ma:versionID="6a67d40ad7807ec32ef98fb20b84a76a">
  <xsd:schema xmlns:xsd="http://www.w3.org/2001/XMLSchema" xmlns:xs="http://www.w3.org/2001/XMLSchema" xmlns:p="http://schemas.microsoft.com/office/2006/metadata/properties" xmlns:ns2="4c0a4739-058c-4a6b-9871-4ea836128b31" xmlns:ns3="e5e56184-275f-495f-a56f-8fdf09bcc359" xmlns:ns4="http://schemas.microsoft.com/sharepoint/v4" xmlns:ns5="dd00ab93-0e18-411d-b15d-2f87675ae7e8" targetNamespace="http://schemas.microsoft.com/office/2006/metadata/properties" ma:root="true" ma:fieldsID="916bb0f2d3e6301fdece42620d4fb955" ns2:_="" ns3:_="" ns4:_="" ns5:_="">
    <xsd:import namespace="4c0a4739-058c-4a6b-9871-4ea836128b31"/>
    <xsd:import namespace="e5e56184-275f-495f-a56f-8fdf09bcc359"/>
    <xsd:import namespace="http://schemas.microsoft.com/sharepoint/v4"/>
    <xsd:import namespace="dd00ab93-0e18-411d-b15d-2f87675ae7e8"/>
    <xsd:element name="properties">
      <xsd:complexType>
        <xsd:sequence>
          <xsd:element name="documentManagement">
            <xsd:complexType>
              <xsd:all>
                <xsd:element ref="ns2:Dokumentkode" minOccurs="0"/>
                <xsd:element ref="ns2:Fastsatt_x0020_av" minOccurs="0"/>
                <xsd:element ref="ns2:Gjelder_x0020_for" minOccurs="0"/>
                <xsd:element ref="ns2:Ikrafttredelse" minOccurs="0"/>
                <xsd:element ref="ns2:Sist_x0020_oppdatert" minOccurs="0"/>
                <xsd:element ref="ns2:Siste_x0020_versjon" minOccurs="0"/>
                <xsd:element ref="ns2:Utarbeidet_x0020_av" minOccurs="0"/>
                <xsd:element ref="ns2:nc30f51ef74a4b938a149e1e324027a1" minOccurs="0"/>
                <xsd:element ref="ns3:TaxCatchAll" minOccurs="0"/>
                <xsd:element ref="ns3:TaxCatchAllLabel" minOccurs="0"/>
                <xsd:element ref="ns2:kaf05da152644e81b28fa189f4e7845c" minOccurs="0"/>
                <xsd:element ref="ns2:i073c3b927504fd59a4ec975b296f7b6" minOccurs="0"/>
                <xsd:element ref="ns4:IconOverlay" minOccurs="0"/>
                <xsd:element ref="ns2:Hjelpekolonne_x0020_for_x0020_editering" minOccurs="0"/>
                <xsd:element ref="ns2:Dokumentplassering_x0020_i_x0020_side" minOccurs="0"/>
                <xsd:element ref="ns5:IntranetMMSikkerhetNoteField" minOccurs="0"/>
                <xsd:element ref="ns5:Luftkap_x002d_Dokstyring" minOccurs="0"/>
                <xsd:element ref="ns5:Markap_x002d_Dokstyring" minOccurs="0"/>
                <xsd:element ref="ns5:Landkap_x002d_Dokstyring" minOccurs="0"/>
                <xsd:element ref="ns5:Felleskap_x002d_Dokstyring" minOccurs="0"/>
                <xsd:element ref="ns5:IKTkap_x002d_Doksty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a4739-058c-4a6b-9871-4ea836128b31" elementFormDefault="qualified">
    <xsd:import namespace="http://schemas.microsoft.com/office/2006/documentManagement/types"/>
    <xsd:import namespace="http://schemas.microsoft.com/office/infopath/2007/PartnerControls"/>
    <xsd:element name="Dokumentkode" ma:index="2" nillable="true" ma:displayName="Dokumentkode" ma:description="Dokumentets formelle kode i Forsvarsmateriells styringssystem i henhold til gjeldende regler." ma:indexed="true" ma:internalName="Dokumentkode">
      <xsd:simpleType>
        <xsd:restriction base="dms:Text">
          <xsd:maxLength value="255"/>
        </xsd:restriction>
      </xsd:simpleType>
    </xsd:element>
    <xsd:element name="Fastsatt_x0020_av" ma:index="5" nillable="true" ma:displayName="Fastsatt av" ma:description="Rollen i FMA som har fastsatt at dokumentet skal tre i kraft" ma:list="{d6ee405b-9981-46ca-9f9b-3517df30ba00}" ma:internalName="Fastsatt_x0020_av" ma:showField="Title" ma:web="4c0a4739-058c-4a6b-9871-4ea836128b31">
      <xsd:simpleType>
        <xsd:restriction base="dms:Lookup"/>
      </xsd:simpleType>
    </xsd:element>
    <xsd:element name="Gjelder_x0020_for" ma:index="6" nillable="true" ma:displayName="Gjelder for" ma:description="Organisasjonselementet dokumentet gjelder for" ma:list="{4f0319ea-1929-4b75-902a-d7ebd4d0e346}" ma:internalName="Gjelder_x0020_for" ma:showField="Title" ma:web="4c0a4739-058c-4a6b-9871-4ea836128b31">
      <xsd:simpleType>
        <xsd:restriction base="dms:Lookup"/>
      </xsd:simpleType>
    </xsd:element>
    <xsd:element name="Ikrafttredelse" ma:index="7" nillable="true" ma:displayName="Ikrafttredelse" ma:default="2016-01-01T00:00:00Z" ma:description="Dato for når dokumentet i første versjon trådde i kraft" ma:format="DateOnly" ma:internalName="Ikrafttredelse">
      <xsd:simpleType>
        <xsd:restriction base="dms:DateTime"/>
      </xsd:simpleType>
    </xsd:element>
    <xsd:element name="Sist_x0020_oppdatert" ma:index="9" nillable="true" ma:displayName="Sist oppdatert" ma:description="Dato for når dokumentet i siste versjon trådde ikraft" ma:format="DateOnly" ma:internalName="Sist_x0020_oppdatert">
      <xsd:simpleType>
        <xsd:restriction base="dms:DateTime"/>
      </xsd:simpleType>
    </xsd:element>
    <xsd:element name="Siste_x0020_versjon" ma:index="10" nillable="true" ma:displayName="Siste versjon" ma:description="Forsvarsmateriells versjonsnummer for gjeldende versjon." ma:internalName="Siste_x0020_versjon">
      <xsd:simpleType>
        <xsd:restriction base="dms:Text">
          <xsd:maxLength value="255"/>
        </xsd:restriction>
      </xsd:simpleType>
    </xsd:element>
    <xsd:element name="Utarbeidet_x0020_av" ma:index="11" nillable="true" ma:displayName="Utarbeidet av" ma:description="Person(er) og/eller organisasjonselement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nc30f51ef74a4b938a149e1e324027a1" ma:index="12" nillable="true" ma:taxonomy="true" ma:internalName="nc30f51ef74a4b938a149e1e324027a1" ma:taxonomyFieldName="Relasjoner_x0020_Org_x002F_Prosess" ma:displayName="Relasjoner Org/Prosess" ma:default="" ma:fieldId="{7c30f51e-f74a-4b93-8a14-9e1e324027a1}" ma:taxonomyMulti="true" ma:sspId="9bc1ae65-7bad-4a1a-867d-1417b907e5da" ma:termSetId="cdfed1c1-b68d-41f3-9dd8-d72f38cdd3ff" ma:anchorId="7012e20a-10be-476a-8591-3589a1b8a0f8" ma:open="true" ma:isKeyword="false">
      <xsd:complexType>
        <xsd:sequence>
          <xsd:element ref="pc:Terms" minOccurs="0" maxOccurs="1"/>
        </xsd:sequence>
      </xsd:complexType>
    </xsd:element>
    <xsd:element name="kaf05da152644e81b28fa189f4e7845c" ma:index="19" nillable="true" ma:taxonomy="true" ma:internalName="kaf05da152644e81b28fa189f4e7845c" ma:taxonomyFieldName="Dokumenttype" ma:displayName="Dokumenttype" ma:default="12636;#Dokument|ed137e93-94d1-4f18-b94f-09cc028530ba" ma:fieldId="{4af05da1-5264-4e81-b28f-a189f4e7845c}" ma:sspId="9bc1ae65-7bad-4a1a-867d-1417b907e5da" ma:termSetId="cdfed1c1-b68d-41f3-9dd8-d72f38cdd3ff" ma:anchorId="233a3a82-7f78-4640-b9c7-21fb0017c19b" ma:open="true" ma:isKeyword="false">
      <xsd:complexType>
        <xsd:sequence>
          <xsd:element ref="pc:Terms" minOccurs="0" maxOccurs="1"/>
        </xsd:sequence>
      </xsd:complexType>
    </xsd:element>
    <xsd:element name="i073c3b927504fd59a4ec975b296f7b6" ma:index="21" nillable="true" ma:taxonomy="true" ma:internalName="i073c3b927504fd59a4ec975b296f7b6" ma:taxonomyFieldName="DokumentKilde" ma:displayName="InfoKilde" ma:default="12637;#FMA Dokumentbibliotek|26ae6d7d-25b9-46fc-b499-982780aac453" ma:fieldId="{2073c3b9-2750-4fd5-9a4e-c975b296f7b6}" ma:sspId="9bc1ae65-7bad-4a1a-867d-1417b907e5da" ma:termSetId="cdfed1c1-b68d-41f3-9dd8-d72f38cdd3ff" ma:anchorId="b41fc016-f459-4722-8c51-b2e66938ad71" ma:open="true" ma:isKeyword="false">
      <xsd:complexType>
        <xsd:sequence>
          <xsd:element ref="pc:Terms" minOccurs="0" maxOccurs="1"/>
        </xsd:sequence>
      </xsd:complexType>
    </xsd:element>
    <xsd:element name="Hjelpekolonne_x0020_for_x0020_editering" ma:index="24" nillable="true" ma:displayName="Hjelpekolonne for editering" ma:default="0" ma:description="Brukes kun av sentral FMA forvalter for vedlikehold av dokumentdatabasen" ma:internalName="Hjelpekolonne_x0020_for_x0020_editering">
      <xsd:simpleType>
        <xsd:restriction base="dms:Boolean"/>
      </xsd:simpleType>
    </xsd:element>
    <xsd:element name="Dokumentplassering_x0020_i_x0020_side" ma:index="25" nillable="true" ma:displayName="Dokumentplassering i side" ma:default="Ikke definert" ma:description="Bestemmer i hvilken søkewebdel dokumentet/lenken blir vist.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c1daca29-8c85-4e64-868d-0a4ce1dbe454}" ma:internalName="TaxCatchAllLabel" ma:readOnly="true" ma:showField="CatchAllDataLabel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0ab93-0e18-411d-b15d-2f87675ae7e8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26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uftkap_x002d_Dokstyring" ma:index="28" nillable="true" ma:displayName="Luftkap-Dokstyring" ma:list="{00a7e314-37ce-4635-91ec-ce6b73f73cc9}" ma:internalName="Luftkap_x002d_Dokstyring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arkap_x002d_Dokstyring" ma:index="29" nillable="true" ma:displayName="Markap-Dokstyring" ma:list="{da129ce1-43c2-40b6-b3a9-3907538afd85}" ma:internalName="Markap_x002d_Dokstyring" ma:showField="Title">
      <xsd:simpleType>
        <xsd:restriction base="dms:Lookup"/>
      </xsd:simpleType>
    </xsd:element>
    <xsd:element name="Landkap_x002d_Dokstyring" ma:index="30" nillable="true" ma:displayName="Landkap-Dokstyring" ma:list="{d2e4a36c-b654-457d-8f8a-3915d8fbabd4}" ma:internalName="Landkap_x002d_Dokstyring" ma:showField="Title">
      <xsd:simpleType>
        <xsd:restriction base="dms:Lookup"/>
      </xsd:simpleType>
    </xsd:element>
    <xsd:element name="Felleskap_x002d_Dokstyring" ma:index="31" nillable="true" ma:displayName="Felleskap-Dokstyring" ma:list="{c5cec689-8594-4d40-b800-b2585f752d20}" ma:internalName="Felleskap_x002d_Dokstyring" ma:showField="Title">
      <xsd:simpleType>
        <xsd:restriction base="dms:Lookup"/>
      </xsd:simpleType>
    </xsd:element>
    <xsd:element name="IKTkap_x002d_Dokstyring" ma:index="32" nillable="true" ma:displayName="IKTkap-Dokstyring" ma:list="{15a37294-0c47-4801-adc9-35f732262b23}" ma:internalName="IKTkap_x002d_Dokstyring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84344-73D9-4929-941E-9C926E602F24}">
  <ds:schemaRefs>
    <ds:schemaRef ds:uri="http://schemas.microsoft.com/sharepoint/v4"/>
    <ds:schemaRef ds:uri="http://purl.org/dc/terms/"/>
    <ds:schemaRef ds:uri="http://schemas.microsoft.com/office/2006/documentManagement/types"/>
    <ds:schemaRef ds:uri="dd00ab93-0e18-411d-b15d-2f87675ae7e8"/>
    <ds:schemaRef ds:uri="4c0a4739-058c-4a6b-9871-4ea836128b31"/>
    <ds:schemaRef ds:uri="http://purl.org/dc/dcmitype/"/>
    <ds:schemaRef ds:uri="http://purl.org/dc/elements/1.1/"/>
    <ds:schemaRef ds:uri="e5e56184-275f-495f-a56f-8fdf09bcc359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123EDE04-C121-4297-8DB5-FE8FC7C585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D95C08-F0FB-4F3B-8113-7612A49DA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0a4739-058c-4a6b-9871-4ea836128b31"/>
    <ds:schemaRef ds:uri="e5e56184-275f-495f-a56f-8fdf09bcc359"/>
    <ds:schemaRef ds:uri="http://schemas.microsoft.com/sharepoint/v4"/>
    <ds:schemaRef ds:uri="dd00ab93-0e18-411d-b15d-2f87675ae7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Blankett 5106</Template>
  <TotalTime>0</TotalTime>
  <Pages>1</Pages>
  <Words>145</Words>
  <Characters>1738</Characters>
  <Application>Microsoft Office Word</Application>
  <DocSecurity>4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Endringsavtale</vt:lpstr>
    </vt:vector>
  </TitlesOfParts>
  <Company>Forsvaret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Endringsavtale</dc:title>
  <dc:creator>RuneHoksrød</dc:creator>
  <cp:lastModifiedBy>Per Morten Brunborg</cp:lastModifiedBy>
  <cp:revision>2</cp:revision>
  <cp:lastPrinted>2014-03-25T08:36:00Z</cp:lastPrinted>
  <dcterms:created xsi:type="dcterms:W3CDTF">2019-06-18T08:37:00Z</dcterms:created>
  <dcterms:modified xsi:type="dcterms:W3CDTF">2019-06-18T08:37:00Z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0x0101001CC0937C19DC1E409EAC2F830C3BE204009BDC5CEC43F4AE409177D646D524190C</vt:lpwstr>
  </property>
  <property fmtid="{D5CDD505-2E9C-101B-9397-08002B2CF9AE}" pid="3" name="Dokumenttype">
    <vt:lpwstr>12667;#Mal|1530cd0e-8610-4599-8976-a9470d5a661b</vt:lpwstr>
  </property>
  <property fmtid="{D5CDD505-2E9C-101B-9397-08002B2CF9AE}" pid="4" name="Order">
    <vt:r8>243600</vt:r8>
  </property>
  <property fmtid="{D5CDD505-2E9C-101B-9397-08002B2CF9AE}" pid="5" name="IntranetMMSikkerhet">
    <vt:lpwstr>1;#Ugradert|d00673f2-4025-410d-80f3-e4b359da56af</vt:lpwstr>
  </property>
  <property fmtid="{D5CDD505-2E9C-101B-9397-08002B2CF9AE}" pid="6" name="DokumentKilde">
    <vt:lpwstr>12637;#FMA Dokumentbibliotek|26ae6d7d-25b9-46fc-b499-982780aac453</vt:lpwstr>
  </property>
  <property fmtid="{D5CDD505-2E9C-101B-9397-08002B2CF9AE}" pid="7" name="Relasjoner Org/Prosess">
    <vt:lpwstr>13118;#Merkantil verktøykasse|403655f4-92ce-43f9-ac43-3b55c1f2d653</vt:lpwstr>
  </property>
  <property fmtid="{D5CDD505-2E9C-101B-9397-08002B2CF9AE}" pid="8" name="a129083fe24342ec93aa5a3174765023">
    <vt:lpwstr/>
  </property>
  <property fmtid="{D5CDD505-2E9C-101B-9397-08002B2CF9AE}" pid="9" name="dd44c7d403c14a4f8957febd9c0ecc96">
    <vt:lpwstr/>
  </property>
  <property fmtid="{D5CDD505-2E9C-101B-9397-08002B2CF9AE}" pid="10" name="Prosessprodukt2">
    <vt:lpwstr/>
  </property>
  <property fmtid="{D5CDD505-2E9C-101B-9397-08002B2CF9AE}" pid="11" name="Dokumentklasse">
    <vt:lpwstr/>
  </property>
  <property fmtid="{D5CDD505-2E9C-101B-9397-08002B2CF9AE}" pid="12" name="Er FMA">
    <vt:bool>true</vt:bool>
  </property>
</Properties>
</file>